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1D97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James RYDVALE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A1F11A1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Haverhill, Suffolk.</w:t>
      </w:r>
    </w:p>
    <w:p w14:paraId="74F43D47" w14:textId="77777777" w:rsidR="00E62F12" w:rsidRDefault="00E62F12" w:rsidP="00E62F12">
      <w:pPr>
        <w:pStyle w:val="NoSpacing"/>
        <w:rPr>
          <w:rFonts w:cs="Times New Roman"/>
          <w:szCs w:val="24"/>
        </w:rPr>
      </w:pPr>
    </w:p>
    <w:p w14:paraId="58DFCD4B" w14:textId="77777777" w:rsidR="00E62F12" w:rsidRDefault="00E62F12" w:rsidP="00E62F12">
      <w:pPr>
        <w:pStyle w:val="NoSpacing"/>
        <w:rPr>
          <w:rFonts w:cs="Times New Roman"/>
          <w:szCs w:val="24"/>
        </w:rPr>
      </w:pPr>
    </w:p>
    <w:p w14:paraId="1CD3A3DE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Mayhew of Walden, Essex(q.v.),</w:t>
      </w:r>
    </w:p>
    <w:p w14:paraId="7E424B85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Whitmouth</w:t>
      </w:r>
      <w:proofErr w:type="spellEnd"/>
      <w:r>
        <w:rPr>
          <w:rFonts w:cs="Times New Roman"/>
          <w:szCs w:val="24"/>
        </w:rPr>
        <w:t xml:space="preserve"> of Newport(q.v.) and John Byrle of Billericay(q.v.)</w:t>
      </w:r>
    </w:p>
    <w:p w14:paraId="50581F48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FB4F1A2" w14:textId="77777777" w:rsidR="00E62F12" w:rsidRDefault="00E62F12" w:rsidP="00E62F12">
      <w:pPr>
        <w:pStyle w:val="NoSpacing"/>
        <w:rPr>
          <w:rFonts w:cs="Times New Roman"/>
          <w:szCs w:val="24"/>
        </w:rPr>
      </w:pPr>
    </w:p>
    <w:p w14:paraId="3BA6C3F2" w14:textId="77777777" w:rsidR="00E62F12" w:rsidRDefault="00E62F12" w:rsidP="00E62F12">
      <w:pPr>
        <w:pStyle w:val="NoSpacing"/>
        <w:rPr>
          <w:rFonts w:cs="Times New Roman"/>
          <w:szCs w:val="24"/>
        </w:rPr>
      </w:pPr>
    </w:p>
    <w:p w14:paraId="07B7EA91" w14:textId="77777777" w:rsidR="00E62F12" w:rsidRDefault="00E62F12" w:rsidP="00E62F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69F2D3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687C0" w14:textId="77777777" w:rsidR="00E62F12" w:rsidRDefault="00E62F12" w:rsidP="009139A6">
      <w:r>
        <w:separator/>
      </w:r>
    </w:p>
  </w:endnote>
  <w:endnote w:type="continuationSeparator" w:id="0">
    <w:p w14:paraId="653FFFA6" w14:textId="77777777" w:rsidR="00E62F12" w:rsidRDefault="00E62F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AD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97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91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2AB07" w14:textId="77777777" w:rsidR="00E62F12" w:rsidRDefault="00E62F12" w:rsidP="009139A6">
      <w:r>
        <w:separator/>
      </w:r>
    </w:p>
  </w:footnote>
  <w:footnote w:type="continuationSeparator" w:id="0">
    <w:p w14:paraId="44A7A748" w14:textId="77777777" w:rsidR="00E62F12" w:rsidRDefault="00E62F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97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4C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6E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F1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2F1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FA4F9"/>
  <w15:chartTrackingRefBased/>
  <w15:docId w15:val="{4E7E969E-DDB7-4EB4-AAA5-DD06578B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2F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2024-04-03T19:56:00Z</dcterms:created>
  <dcterms:modified xsi:type="dcterms:W3CDTF">2024-04-03T19:56:00Z</dcterms:modified>
</cp:coreProperties>
</file>